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97" w:rsidRDefault="00997A97" w:rsidP="00F002FF">
      <w:pPr>
        <w:spacing w:after="0" w:line="240" w:lineRule="auto"/>
        <w:jc w:val="right"/>
      </w:pPr>
      <w:r>
        <w:t>Приложение № 16</w:t>
      </w:r>
    </w:p>
    <w:p w:rsidR="00997A97" w:rsidRDefault="00997A97" w:rsidP="00F002FF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997A97" w:rsidRDefault="00997A97" w:rsidP="00F002FF">
      <w:pPr>
        <w:spacing w:after="0" w:line="240" w:lineRule="auto"/>
        <w:jc w:val="right"/>
      </w:pPr>
      <w:r>
        <w:t>27 декабря 2024г. № 239</w:t>
      </w:r>
    </w:p>
    <w:p w:rsidR="00997A97" w:rsidRDefault="00997A97" w:rsidP="00F002FF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997A97" w:rsidRDefault="00997A97" w:rsidP="00F002FF">
      <w:pPr>
        <w:jc w:val="center"/>
      </w:pPr>
      <w:r>
        <w:t>с. Бирюлька, ул. Ленина,58а</w:t>
      </w:r>
    </w:p>
    <w:p w:rsidR="00997A97" w:rsidRDefault="00997A97">
      <w:r w:rsidRPr="00446B2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52.25pt;height:450pt;visibility:visible">
            <v:imagedata r:id="rId4" o:title=""/>
          </v:shape>
        </w:pict>
      </w:r>
    </w:p>
    <w:p w:rsidR="00997A97" w:rsidRDefault="00997A97" w:rsidP="00886DDA"/>
    <w:p w:rsidR="00997A97" w:rsidRPr="00886DDA" w:rsidRDefault="00997A97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997A97" w:rsidRPr="00994D8E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7F376A" w:rsidRDefault="00997A97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D8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A97" w:rsidRPr="00994D8E" w:rsidRDefault="00997A97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D8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997A97" w:rsidRPr="00994D8E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bookmarkStart w:id="0" w:name="_GoBack"/>
            <w:bookmarkEnd w:id="0"/>
            <w:r w:rsidRPr="00994D8E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r w:rsidRPr="00994D8E">
              <w:t>560313.6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A97" w:rsidRPr="00994D8E" w:rsidRDefault="00997A97" w:rsidP="00492DE3">
            <w:r w:rsidRPr="00994D8E">
              <w:t>4269368.8</w:t>
            </w:r>
          </w:p>
        </w:tc>
      </w:tr>
      <w:tr w:rsidR="00997A97" w:rsidRPr="00994D8E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r w:rsidRPr="00994D8E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r w:rsidRPr="00994D8E">
              <w:t>560312.4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A97" w:rsidRPr="00994D8E" w:rsidRDefault="00997A97" w:rsidP="00492DE3">
            <w:r w:rsidRPr="00994D8E">
              <w:t>4269370.4</w:t>
            </w:r>
          </w:p>
        </w:tc>
      </w:tr>
      <w:tr w:rsidR="00997A97" w:rsidRPr="00994D8E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r w:rsidRPr="00994D8E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r w:rsidRPr="00994D8E">
              <w:t>560310.0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A97" w:rsidRPr="00994D8E" w:rsidRDefault="00997A97" w:rsidP="00492DE3">
            <w:r w:rsidRPr="00994D8E">
              <w:t>4269368.6</w:t>
            </w:r>
          </w:p>
        </w:tc>
      </w:tr>
      <w:tr w:rsidR="00997A97" w:rsidRPr="00994D8E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r w:rsidRPr="00994D8E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97" w:rsidRPr="00994D8E" w:rsidRDefault="00997A97" w:rsidP="00492DE3">
            <w:r w:rsidRPr="00994D8E">
              <w:t>560311.2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A97" w:rsidRPr="00994D8E" w:rsidRDefault="00997A97" w:rsidP="00492DE3">
            <w:r w:rsidRPr="00994D8E">
              <w:t>4269367.0</w:t>
            </w:r>
          </w:p>
        </w:tc>
      </w:tr>
    </w:tbl>
    <w:p w:rsidR="00997A97" w:rsidRPr="00431D01" w:rsidRDefault="00997A97" w:rsidP="00886DDA">
      <w:pPr>
        <w:rPr>
          <w:i/>
        </w:rPr>
      </w:pPr>
    </w:p>
    <w:sectPr w:rsidR="00997A97" w:rsidRPr="00431D01" w:rsidSect="00F002FF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532A0"/>
    <w:rsid w:val="00233223"/>
    <w:rsid w:val="002904AC"/>
    <w:rsid w:val="00305D54"/>
    <w:rsid w:val="003441AC"/>
    <w:rsid w:val="00374EC3"/>
    <w:rsid w:val="003918F0"/>
    <w:rsid w:val="003933B4"/>
    <w:rsid w:val="003A6753"/>
    <w:rsid w:val="00431D01"/>
    <w:rsid w:val="00432685"/>
    <w:rsid w:val="00446B20"/>
    <w:rsid w:val="00492DE3"/>
    <w:rsid w:val="005A0A1D"/>
    <w:rsid w:val="00602C3F"/>
    <w:rsid w:val="006428DF"/>
    <w:rsid w:val="006D582E"/>
    <w:rsid w:val="00745F84"/>
    <w:rsid w:val="00787397"/>
    <w:rsid w:val="007D7300"/>
    <w:rsid w:val="007F376A"/>
    <w:rsid w:val="00886DDA"/>
    <w:rsid w:val="008D3E58"/>
    <w:rsid w:val="009005C9"/>
    <w:rsid w:val="00944E4A"/>
    <w:rsid w:val="0098605B"/>
    <w:rsid w:val="00994D8E"/>
    <w:rsid w:val="00997A97"/>
    <w:rsid w:val="00A80C2D"/>
    <w:rsid w:val="00B94FBB"/>
    <w:rsid w:val="00C71FC2"/>
    <w:rsid w:val="00DB0347"/>
    <w:rsid w:val="00DB7042"/>
    <w:rsid w:val="00E43858"/>
    <w:rsid w:val="00F002FF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A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50</Words>
  <Characters>285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2025-01-17T02:42:00Z</cp:lastPrinted>
  <dcterms:created xsi:type="dcterms:W3CDTF">2025-01-15T02:56:00Z</dcterms:created>
  <dcterms:modified xsi:type="dcterms:W3CDTF">2025-01-17T02:42:00Z</dcterms:modified>
</cp:coreProperties>
</file>